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D79C9" w14:textId="77777777" w:rsidR="006D644A" w:rsidRDefault="006D644A" w:rsidP="006D6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fl.1379-1401)</w:t>
      </w:r>
    </w:p>
    <w:p w14:paraId="46360C5B" w14:textId="77777777" w:rsidR="006D644A" w:rsidRDefault="006D644A" w:rsidP="006D6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 xml:space="preserve">, West </w:t>
      </w:r>
      <w:proofErr w:type="spellStart"/>
      <w:r>
        <w:rPr>
          <w:rFonts w:cs="Times New Roman"/>
          <w:szCs w:val="24"/>
        </w:rPr>
        <w:t>Lexham</w:t>
      </w:r>
      <w:proofErr w:type="spellEnd"/>
      <w:r>
        <w:rPr>
          <w:rFonts w:cs="Times New Roman"/>
          <w:szCs w:val="24"/>
        </w:rPr>
        <w:t>, Norfolk.</w:t>
      </w:r>
    </w:p>
    <w:p w14:paraId="2284CE1C" w14:textId="77777777" w:rsidR="006D644A" w:rsidRDefault="006D644A" w:rsidP="006D644A">
      <w:pPr>
        <w:pStyle w:val="NoSpacing"/>
        <w:rPr>
          <w:rFonts w:cs="Times New Roman"/>
          <w:szCs w:val="24"/>
        </w:rPr>
      </w:pPr>
    </w:p>
    <w:p w14:paraId="5BE3D3D9" w14:textId="77777777" w:rsidR="006D644A" w:rsidRDefault="006D644A" w:rsidP="006D644A">
      <w:pPr>
        <w:pStyle w:val="NoSpacing"/>
        <w:rPr>
          <w:rFonts w:cs="Times New Roman"/>
          <w:szCs w:val="24"/>
        </w:rPr>
      </w:pPr>
    </w:p>
    <w:p w14:paraId="4E431734" w14:textId="77777777" w:rsidR="006D644A" w:rsidRDefault="006D644A" w:rsidP="006D6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1379</w:t>
      </w:r>
      <w:r>
        <w:rPr>
          <w:rFonts w:cs="Times New Roman"/>
          <w:szCs w:val="24"/>
        </w:rPr>
        <w:tab/>
        <w:t>He became Vicar.</w:t>
      </w:r>
    </w:p>
    <w:p w14:paraId="7EDE0AE4" w14:textId="77777777" w:rsidR="006D644A" w:rsidRDefault="006D644A" w:rsidP="006D6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2754C756" w14:textId="77777777" w:rsidR="006D644A" w:rsidRDefault="006D644A" w:rsidP="006D644A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10 pp.1-5)</w:t>
      </w:r>
    </w:p>
    <w:p w14:paraId="7A70077B" w14:textId="77777777" w:rsidR="006D644A" w:rsidRDefault="006D644A" w:rsidP="006D644A">
      <w:pPr>
        <w:pStyle w:val="NoSpacing"/>
        <w:rPr>
          <w:rFonts w:cs="Times New Roman"/>
          <w:szCs w:val="24"/>
        </w:rPr>
      </w:pPr>
    </w:p>
    <w:p w14:paraId="36DBE056" w14:textId="77777777" w:rsidR="006D644A" w:rsidRDefault="006D644A" w:rsidP="006D644A">
      <w:pPr>
        <w:pStyle w:val="NoSpacing"/>
        <w:rPr>
          <w:rFonts w:cs="Times New Roman"/>
          <w:szCs w:val="24"/>
        </w:rPr>
      </w:pPr>
    </w:p>
    <w:p w14:paraId="2C3A1763" w14:textId="77777777" w:rsidR="006D644A" w:rsidRDefault="006D644A" w:rsidP="006D6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April 2024</w:t>
      </w:r>
    </w:p>
    <w:p w14:paraId="4588E0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9907" w14:textId="77777777" w:rsidR="006D644A" w:rsidRDefault="006D644A" w:rsidP="009139A6">
      <w:r>
        <w:separator/>
      </w:r>
    </w:p>
  </w:endnote>
  <w:endnote w:type="continuationSeparator" w:id="0">
    <w:p w14:paraId="140A6C3A" w14:textId="77777777" w:rsidR="006D644A" w:rsidRDefault="006D64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C96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8A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50D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565AA" w14:textId="77777777" w:rsidR="006D644A" w:rsidRDefault="006D644A" w:rsidP="009139A6">
      <w:r>
        <w:separator/>
      </w:r>
    </w:p>
  </w:footnote>
  <w:footnote w:type="continuationSeparator" w:id="0">
    <w:p w14:paraId="4E8175A3" w14:textId="77777777" w:rsidR="006D644A" w:rsidRDefault="006D64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374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34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8E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44A"/>
    <w:rsid w:val="000666E0"/>
    <w:rsid w:val="002510B7"/>
    <w:rsid w:val="00270799"/>
    <w:rsid w:val="005C130B"/>
    <w:rsid w:val="006D644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10B17"/>
  <w15:chartTrackingRefBased/>
  <w15:docId w15:val="{7E32115E-ECF4-4781-877A-533836B7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2024-04-05T20:00:00Z</dcterms:created>
  <dcterms:modified xsi:type="dcterms:W3CDTF">2024-04-05T20:01:00Z</dcterms:modified>
</cp:coreProperties>
</file>